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5ABF4" w14:textId="77777777" w:rsidR="00F2102D" w:rsidRDefault="00F2102D" w:rsidP="00F2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HOLM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3032898E" w14:textId="77777777" w:rsidR="00F2102D" w:rsidRDefault="00F2102D" w:rsidP="00F2102D">
      <w:pPr>
        <w:pStyle w:val="NoSpacing"/>
        <w:rPr>
          <w:rFonts w:cs="Times New Roman"/>
          <w:szCs w:val="24"/>
        </w:rPr>
      </w:pPr>
    </w:p>
    <w:p w14:paraId="1DD3E53B" w14:textId="77777777" w:rsidR="00F2102D" w:rsidRDefault="00F2102D" w:rsidP="00F2102D">
      <w:pPr>
        <w:pStyle w:val="NoSpacing"/>
        <w:rPr>
          <w:rFonts w:cs="Times New Roman"/>
          <w:szCs w:val="24"/>
        </w:rPr>
      </w:pPr>
    </w:p>
    <w:p w14:paraId="650DB756" w14:textId="77777777" w:rsidR="00F2102D" w:rsidRDefault="00F2102D" w:rsidP="00F2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As the executors of John </w:t>
      </w:r>
      <w:proofErr w:type="spellStart"/>
      <w:r>
        <w:rPr>
          <w:rFonts w:cs="Times New Roman"/>
          <w:szCs w:val="24"/>
        </w:rPr>
        <w:t>Welyot</w:t>
      </w:r>
      <w:proofErr w:type="spellEnd"/>
      <w:r>
        <w:rPr>
          <w:rFonts w:cs="Times New Roman"/>
          <w:szCs w:val="24"/>
        </w:rPr>
        <w:t xml:space="preserve">(q.v.), he and William Stoke(q.v.) made a </w:t>
      </w:r>
    </w:p>
    <w:p w14:paraId="5A3F5334" w14:textId="77777777" w:rsidR="00F2102D" w:rsidRDefault="00F2102D" w:rsidP="00F2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plaint of debt against the executor of John Toft of Norwich, </w:t>
      </w:r>
      <w:proofErr w:type="spellStart"/>
      <w:r>
        <w:rPr>
          <w:rFonts w:cs="Times New Roman"/>
          <w:szCs w:val="24"/>
        </w:rPr>
        <w:t>rafman</w:t>
      </w:r>
      <w:proofErr w:type="spellEnd"/>
      <w:r>
        <w:rPr>
          <w:rFonts w:cs="Times New Roman"/>
          <w:szCs w:val="24"/>
        </w:rPr>
        <w:t>(q.v.),</w:t>
      </w:r>
    </w:p>
    <w:p w14:paraId="4A67E07C" w14:textId="77777777" w:rsidR="00F2102D" w:rsidRDefault="00F2102D" w:rsidP="00F2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the executrix of Geoffrey </w:t>
      </w:r>
      <w:proofErr w:type="spellStart"/>
      <w:r>
        <w:rPr>
          <w:rFonts w:cs="Times New Roman"/>
          <w:szCs w:val="24"/>
        </w:rPr>
        <w:t>Grandeby</w:t>
      </w:r>
      <w:proofErr w:type="spellEnd"/>
      <w:r>
        <w:rPr>
          <w:rFonts w:cs="Times New Roman"/>
          <w:szCs w:val="24"/>
        </w:rPr>
        <w:t xml:space="preserve"> of Norwich(q.v.) and the executrix of </w:t>
      </w:r>
    </w:p>
    <w:p w14:paraId="0E1BD2C9" w14:textId="77777777" w:rsidR="00F2102D" w:rsidRDefault="00F2102D" w:rsidP="00F2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Willyamesson</w:t>
      </w:r>
      <w:proofErr w:type="spellEnd"/>
      <w:r>
        <w:rPr>
          <w:rFonts w:cs="Times New Roman"/>
          <w:szCs w:val="24"/>
        </w:rPr>
        <w:t>(q.v.).</w:t>
      </w:r>
    </w:p>
    <w:p w14:paraId="5C722569" w14:textId="77777777" w:rsidR="00F2102D" w:rsidRDefault="00F2102D" w:rsidP="00F2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5F85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 </w:t>
      </w:r>
    </w:p>
    <w:p w14:paraId="2212166C" w14:textId="77777777" w:rsidR="00F2102D" w:rsidRDefault="00F2102D" w:rsidP="00F2102D">
      <w:pPr>
        <w:pStyle w:val="NoSpacing"/>
        <w:rPr>
          <w:rFonts w:cs="Times New Roman"/>
          <w:szCs w:val="24"/>
        </w:rPr>
      </w:pPr>
    </w:p>
    <w:p w14:paraId="2AF2E894" w14:textId="77777777" w:rsidR="00F2102D" w:rsidRDefault="00F2102D" w:rsidP="00F2102D">
      <w:pPr>
        <w:pStyle w:val="NoSpacing"/>
        <w:rPr>
          <w:rFonts w:cs="Times New Roman"/>
          <w:szCs w:val="24"/>
        </w:rPr>
      </w:pPr>
    </w:p>
    <w:p w14:paraId="43D14A36" w14:textId="77777777" w:rsidR="00F2102D" w:rsidRDefault="00F2102D" w:rsidP="00F2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p w14:paraId="405ED0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87B2B" w14:textId="77777777" w:rsidR="00F2102D" w:rsidRDefault="00F2102D" w:rsidP="009139A6">
      <w:r>
        <w:separator/>
      </w:r>
    </w:p>
  </w:endnote>
  <w:endnote w:type="continuationSeparator" w:id="0">
    <w:p w14:paraId="114BB2E0" w14:textId="77777777" w:rsidR="00F2102D" w:rsidRDefault="00F210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D44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001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D7D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58F2A" w14:textId="77777777" w:rsidR="00F2102D" w:rsidRDefault="00F2102D" w:rsidP="009139A6">
      <w:r>
        <w:separator/>
      </w:r>
    </w:p>
  </w:footnote>
  <w:footnote w:type="continuationSeparator" w:id="0">
    <w:p w14:paraId="3F454692" w14:textId="77777777" w:rsidR="00F2102D" w:rsidRDefault="00F210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6FD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E25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77F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02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2102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59EEF"/>
  <w15:chartTrackingRefBased/>
  <w15:docId w15:val="{4DA74F39-EF43-45A0-AB32-C176F18C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10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2024-04-30T09:42:00Z</dcterms:created>
  <dcterms:modified xsi:type="dcterms:W3CDTF">2024-04-30T09:42:00Z</dcterms:modified>
</cp:coreProperties>
</file>